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61899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LEGET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5A6D84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North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Leverton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Nottinghamshire. Husbandman.</w:t>
      </w:r>
    </w:p>
    <w:p w14:paraId="1B2822D1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CC78CD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43383F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Hyncheclyff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 and</w:t>
      </w:r>
    </w:p>
    <w:p w14:paraId="25D1B8C2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Cokson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Dinnington(q.v.).</w:t>
      </w:r>
    </w:p>
    <w:p w14:paraId="79A9A538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343EC4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58D4EB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ED34FB" w14:textId="77777777" w:rsidR="00E042AC" w:rsidRDefault="00E042AC" w:rsidP="00E042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March 2021</w:t>
      </w:r>
    </w:p>
    <w:p w14:paraId="18D922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C1377" w14:textId="77777777" w:rsidR="00E042AC" w:rsidRDefault="00E042AC" w:rsidP="009139A6">
      <w:r>
        <w:separator/>
      </w:r>
    </w:p>
  </w:endnote>
  <w:endnote w:type="continuationSeparator" w:id="0">
    <w:p w14:paraId="2DCAE10C" w14:textId="77777777" w:rsidR="00E042AC" w:rsidRDefault="00E042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F92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CEF47" w14:textId="77777777" w:rsidR="00E042AC" w:rsidRDefault="00E042AC" w:rsidP="009139A6">
      <w:r>
        <w:separator/>
      </w:r>
    </w:p>
  </w:footnote>
  <w:footnote w:type="continuationSeparator" w:id="0">
    <w:p w14:paraId="3A6E711E" w14:textId="77777777" w:rsidR="00E042AC" w:rsidRDefault="00E042AC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AC"/>
    <w:rsid w:val="000666E0"/>
    <w:rsid w:val="002510B7"/>
    <w:rsid w:val="005C130B"/>
    <w:rsid w:val="00826F5C"/>
    <w:rsid w:val="009139A6"/>
    <w:rsid w:val="009448BB"/>
    <w:rsid w:val="00A3176C"/>
    <w:rsid w:val="00BA00AB"/>
    <w:rsid w:val="00E042A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AA719"/>
  <w15:chartTrackingRefBased/>
  <w15:docId w15:val="{2EB57417-0373-4FB1-A875-B8D30886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42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2021-04-07T18:20:00Z</dcterms:created>
  <dcterms:modified xsi:type="dcterms:W3CDTF">2021-04-07T18:20:00Z</dcterms:modified>
</cp:coreProperties>
</file>